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C54CA" w14:textId="77777777" w:rsidR="00AD289E" w:rsidRDefault="00AD289E" w:rsidP="00AD2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RYSBY</w:t>
      </w:r>
      <w:r>
        <w:rPr>
          <w:rFonts w:cs="Times New Roman"/>
          <w:szCs w:val="24"/>
        </w:rPr>
        <w:t xml:space="preserve">        (fl.1480)</w:t>
      </w:r>
    </w:p>
    <w:p w14:paraId="117DB97B" w14:textId="77777777" w:rsidR="00AD289E" w:rsidRDefault="00AD289E" w:rsidP="00AD2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Lavenham, Suffolk.</w:t>
      </w:r>
    </w:p>
    <w:p w14:paraId="1F414CF9" w14:textId="77777777" w:rsidR="00AD289E" w:rsidRDefault="00AD289E" w:rsidP="00AD289E">
      <w:pPr>
        <w:pStyle w:val="NoSpacing"/>
        <w:rPr>
          <w:rFonts w:cs="Times New Roman"/>
          <w:szCs w:val="24"/>
        </w:rPr>
      </w:pPr>
    </w:p>
    <w:p w14:paraId="2732A328" w14:textId="77777777" w:rsidR="00AD289E" w:rsidRDefault="00AD289E" w:rsidP="00AD289E">
      <w:pPr>
        <w:pStyle w:val="NoSpacing"/>
        <w:rPr>
          <w:rFonts w:cs="Times New Roman"/>
          <w:szCs w:val="24"/>
        </w:rPr>
      </w:pPr>
    </w:p>
    <w:p w14:paraId="5CA9FFEF" w14:textId="77777777" w:rsidR="00AD289E" w:rsidRDefault="00AD289E" w:rsidP="00AD2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Heigham</w:t>
      </w:r>
      <w:proofErr w:type="spellEnd"/>
      <w:r>
        <w:rPr>
          <w:rFonts w:cs="Times New Roman"/>
          <w:szCs w:val="24"/>
        </w:rPr>
        <w:t>(q.v.) brought a plaint of debt against him and John Lever</w:t>
      </w:r>
    </w:p>
    <w:p w14:paraId="00CC5BD4" w14:textId="77777777" w:rsidR="00AD289E" w:rsidRDefault="00AD289E" w:rsidP="00AD2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Ipswich, Suffolk(q.v.).</w:t>
      </w:r>
    </w:p>
    <w:p w14:paraId="3AEB8BFD" w14:textId="77777777" w:rsidR="00AD289E" w:rsidRDefault="00AD289E" w:rsidP="00AD2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B3A">
          <w:rPr>
            <w:rStyle w:val="Hyperlink"/>
            <w:rFonts w:cs="Times New Roman"/>
            <w:szCs w:val="24"/>
          </w:rPr>
          <w:t>https://waalt.uh.edu/index.php/CP40/871</w:t>
        </w:r>
      </w:hyperlink>
      <w:r>
        <w:rPr>
          <w:rFonts w:cs="Times New Roman"/>
          <w:szCs w:val="24"/>
        </w:rPr>
        <w:t xml:space="preserve"> )</w:t>
      </w:r>
    </w:p>
    <w:p w14:paraId="796636AF" w14:textId="77777777" w:rsidR="00AD289E" w:rsidRDefault="00AD289E" w:rsidP="00AD289E">
      <w:pPr>
        <w:pStyle w:val="NoSpacing"/>
        <w:rPr>
          <w:rFonts w:cs="Times New Roman"/>
          <w:szCs w:val="24"/>
        </w:rPr>
      </w:pPr>
    </w:p>
    <w:p w14:paraId="614CD1B5" w14:textId="77777777" w:rsidR="00AD289E" w:rsidRDefault="00AD289E" w:rsidP="00AD289E">
      <w:pPr>
        <w:pStyle w:val="NoSpacing"/>
        <w:rPr>
          <w:rFonts w:cs="Times New Roman"/>
          <w:szCs w:val="24"/>
        </w:rPr>
      </w:pPr>
    </w:p>
    <w:p w14:paraId="5B15E997" w14:textId="77777777" w:rsidR="00AD289E" w:rsidRDefault="00AD289E" w:rsidP="00AD2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4D445D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7F002" w14:textId="77777777" w:rsidR="00AD289E" w:rsidRDefault="00AD289E" w:rsidP="009139A6">
      <w:r>
        <w:separator/>
      </w:r>
    </w:p>
  </w:endnote>
  <w:endnote w:type="continuationSeparator" w:id="0">
    <w:p w14:paraId="6CE6F3C9" w14:textId="77777777" w:rsidR="00AD289E" w:rsidRDefault="00AD28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07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A5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AE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198E1" w14:textId="77777777" w:rsidR="00AD289E" w:rsidRDefault="00AD289E" w:rsidP="009139A6">
      <w:r>
        <w:separator/>
      </w:r>
    </w:p>
  </w:footnote>
  <w:footnote w:type="continuationSeparator" w:id="0">
    <w:p w14:paraId="1DC482F2" w14:textId="77777777" w:rsidR="00AD289E" w:rsidRDefault="00AD28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B55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60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46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89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D289E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943D2"/>
  <w15:chartTrackingRefBased/>
  <w15:docId w15:val="{85B49670-07C9-41B5-B032-B04B679F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28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2025-05-17T14:47:00Z</dcterms:created>
  <dcterms:modified xsi:type="dcterms:W3CDTF">2025-05-17T14:47:00Z</dcterms:modified>
</cp:coreProperties>
</file>